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76" w:rsidRPr="009D001D" w:rsidRDefault="00182476" w:rsidP="0049160D">
      <w:pPr>
        <w:widowControl/>
        <w:autoSpaceDE w:val="0"/>
        <w:spacing w:line="480" w:lineRule="auto"/>
        <w:jc w:val="left"/>
        <w:textAlignment w:val="baseline"/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</w:pPr>
      <w:r w:rsidRPr="009D001D">
        <w:rPr>
          <w:rFonts w:ascii="Times New Roman" w:eastAsia="仿宋_GB2312" w:hAnsi="Times New Roman" w:cs="仿宋_GB2312" w:hint="eastAsia"/>
          <w:color w:val="000000"/>
          <w:kern w:val="0"/>
          <w:sz w:val="32"/>
          <w:szCs w:val="32"/>
        </w:rPr>
        <w:t>附件</w:t>
      </w:r>
      <w:r w:rsidRPr="009D001D">
        <w:rPr>
          <w:rFonts w:ascii="Times New Roman" w:eastAsia="仿宋_GB2312" w:hAnsi="Times New Roman" w:cs="Times New Roman"/>
          <w:color w:val="000000"/>
          <w:kern w:val="0"/>
          <w:sz w:val="32"/>
          <w:szCs w:val="32"/>
        </w:rPr>
        <w:t>3</w:t>
      </w:r>
    </w:p>
    <w:p w:rsidR="00182476" w:rsidRPr="009D001D" w:rsidRDefault="00182476" w:rsidP="0049160D">
      <w:pPr>
        <w:widowControl/>
        <w:autoSpaceDE w:val="0"/>
        <w:spacing w:line="480" w:lineRule="auto"/>
        <w:jc w:val="center"/>
        <w:textAlignment w:val="baseline"/>
        <w:rPr>
          <w:rFonts w:ascii="宋体" w:cs="Times New Roman"/>
          <w:b/>
          <w:bCs/>
          <w:color w:val="000000"/>
          <w:kern w:val="0"/>
          <w:sz w:val="32"/>
          <w:szCs w:val="32"/>
        </w:rPr>
      </w:pPr>
      <w:r w:rsidRPr="009D001D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单项或批量</w:t>
      </w:r>
      <w:r w:rsidRPr="009D001D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0.5</w:t>
      </w:r>
      <w:r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万元以下</w:t>
      </w:r>
      <w:r w:rsidRPr="009D001D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采购申请单</w:t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831"/>
        <w:gridCol w:w="897"/>
        <w:gridCol w:w="542"/>
        <w:gridCol w:w="1981"/>
        <w:gridCol w:w="536"/>
        <w:gridCol w:w="148"/>
        <w:gridCol w:w="1232"/>
        <w:gridCol w:w="604"/>
        <w:gridCol w:w="627"/>
        <w:gridCol w:w="1232"/>
        <w:gridCol w:w="861"/>
      </w:tblGrid>
      <w:tr w:rsidR="00182476" w:rsidRPr="002E62ED">
        <w:trPr>
          <w:trHeight w:val="771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申购负责人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联系电话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182476" w:rsidRPr="002E62ED">
        <w:trPr>
          <w:trHeight w:val="767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申购项目名称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预算总金额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182476" w:rsidRPr="002E62ED">
        <w:trPr>
          <w:trHeight w:val="774"/>
          <w:jc w:val="center"/>
        </w:trPr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申购项目</w:t>
            </w:r>
          </w:p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经费来源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经费来源</w:t>
            </w:r>
          </w:p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预算代码</w:t>
            </w:r>
          </w:p>
        </w:tc>
        <w:tc>
          <w:tcPr>
            <w:tcW w:w="2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182476" w:rsidRPr="002E62ED">
        <w:trPr>
          <w:trHeight w:val="772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申购项目具体内容（含具体技术指标及要求，可另附页）</w:t>
            </w:r>
          </w:p>
        </w:tc>
      </w:tr>
      <w:tr w:rsidR="00182476" w:rsidRPr="002E62ED">
        <w:trPr>
          <w:trHeight w:val="768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6C6C04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序号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6C6C04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设备名称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6C6C04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详细技术参数</w:t>
            </w: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6C6C04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数量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6C6C04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单位（台、件、套等）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6C6C04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单价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6C6C04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金额</w:t>
            </w:r>
          </w:p>
          <w:p w:rsidR="00182476" w:rsidRPr="002E62ED" w:rsidRDefault="00182476" w:rsidP="006C6C04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小计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2476" w:rsidRPr="002E62ED" w:rsidRDefault="00182476" w:rsidP="006C6C04">
            <w:pPr>
              <w:adjustRightInd w:val="0"/>
              <w:snapToGrid w:val="0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备注（是否进口）</w:t>
            </w:r>
          </w:p>
        </w:tc>
      </w:tr>
      <w:tr w:rsidR="00182476" w:rsidRPr="002E62ED">
        <w:trPr>
          <w:trHeight w:val="608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 w:rsidRPr="002E62ED">
              <w:rPr>
                <w:rFonts w:ascii="仿宋_GB2312" w:eastAsia="仿宋_GB2312" w:hAnsi="Times New Roman" w:cs="仿宋_GB2312"/>
                <w:color w:val="000000"/>
              </w:rPr>
              <w:t>1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182476" w:rsidRPr="002E62ED">
        <w:trPr>
          <w:trHeight w:val="602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 w:rsidRPr="002E62ED">
              <w:rPr>
                <w:rFonts w:ascii="仿宋_GB2312" w:eastAsia="仿宋_GB2312" w:hAnsi="Times New Roman" w:cs="仿宋_GB2312"/>
                <w:color w:val="000000"/>
              </w:rPr>
              <w:t>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182476" w:rsidRPr="002E62ED">
        <w:trPr>
          <w:trHeight w:val="624"/>
          <w:jc w:val="center"/>
        </w:trPr>
        <w:tc>
          <w:tcPr>
            <w:tcW w:w="8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 w:rsidRPr="002E62ED">
              <w:rPr>
                <w:rFonts w:ascii="仿宋_GB2312" w:eastAsia="仿宋_GB2312" w:hAnsi="Times New Roman" w:cs="仿宋_GB2312"/>
                <w:color w:val="000000"/>
              </w:rPr>
              <w:t>3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2476" w:rsidRPr="002E62ED" w:rsidRDefault="00182476" w:rsidP="0057147C">
            <w:pPr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182476" w:rsidRPr="002E62ED">
        <w:trPr>
          <w:trHeight w:val="1538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申购理由和主要用途：</w:t>
            </w:r>
          </w:p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182476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182476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182476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182476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182476" w:rsidRPr="002E62ED" w:rsidRDefault="00182476" w:rsidP="0057147C">
            <w:pPr>
              <w:rPr>
                <w:rFonts w:ascii="仿宋_GB2312" w:eastAsia="仿宋_GB2312" w:hAnsi="Times New Roman" w:cs="Times New Roman"/>
                <w:color w:val="000000"/>
              </w:rPr>
            </w:pPr>
          </w:p>
        </w:tc>
      </w:tr>
      <w:tr w:rsidR="00182476" w:rsidRPr="002E62ED">
        <w:trPr>
          <w:trHeight w:val="604"/>
          <w:jc w:val="center"/>
        </w:trPr>
        <w:tc>
          <w:tcPr>
            <w:tcW w:w="949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82476" w:rsidRPr="00D73A8C" w:rsidRDefault="00182476" w:rsidP="0057147C">
            <w:pPr>
              <w:jc w:val="center"/>
              <w:rPr>
                <w:rFonts w:ascii="仿宋_GB2312" w:eastAsia="仿宋_GB2312" w:hAnsi="Times New Roman" w:cs="Times New Roman"/>
                <w:b/>
                <w:bCs/>
                <w:color w:val="000000"/>
              </w:rPr>
            </w:pPr>
            <w:r w:rsidRPr="00D73A8C">
              <w:rPr>
                <w:rFonts w:ascii="仿宋_GB2312" w:eastAsia="仿宋_GB2312" w:hAnsi="Times New Roman" w:cs="仿宋_GB2312" w:hint="eastAsia"/>
                <w:b/>
                <w:bCs/>
                <w:color w:val="000000"/>
                <w:spacing w:val="330"/>
              </w:rPr>
              <w:t>审批意</w:t>
            </w:r>
            <w:r w:rsidRPr="00D73A8C">
              <w:rPr>
                <w:rFonts w:ascii="仿宋_GB2312" w:eastAsia="仿宋_GB2312" w:hAnsi="Times New Roman" w:cs="仿宋_GB2312" w:hint="eastAsia"/>
                <w:b/>
                <w:bCs/>
                <w:color w:val="000000"/>
              </w:rPr>
              <w:t>见</w:t>
            </w:r>
          </w:p>
        </w:tc>
      </w:tr>
      <w:tr w:rsidR="00182476" w:rsidRPr="002E62ED">
        <w:trPr>
          <w:trHeight w:val="2519"/>
          <w:jc w:val="center"/>
        </w:trPr>
        <w:tc>
          <w:tcPr>
            <w:tcW w:w="478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476" w:rsidRPr="002E62ED" w:rsidRDefault="00182476" w:rsidP="0057147C">
            <w:pPr>
              <w:spacing w:line="540" w:lineRule="exact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项目负责人意见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>(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是否有项目经费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>)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：</w:t>
            </w:r>
          </w:p>
          <w:p w:rsidR="00182476" w:rsidRPr="002E62ED" w:rsidRDefault="00182476" w:rsidP="0057147C">
            <w:pPr>
              <w:spacing w:line="540" w:lineRule="exact"/>
              <w:ind w:firstLine="480"/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182476" w:rsidRPr="002E62ED" w:rsidRDefault="00182476" w:rsidP="0057147C">
            <w:pPr>
              <w:spacing w:line="540" w:lineRule="exact"/>
              <w:ind w:firstLine="480"/>
              <w:rPr>
                <w:rFonts w:ascii="仿宋_GB2312" w:eastAsia="仿宋_GB2312" w:hAnsi="Times New Roman" w:cs="Times New Roman"/>
                <w:color w:val="000000"/>
              </w:rPr>
            </w:pPr>
          </w:p>
          <w:p w:rsidR="00182476" w:rsidRPr="002E62ED" w:rsidRDefault="00182476" w:rsidP="0057147C">
            <w:pPr>
              <w:tabs>
                <w:tab w:val="left" w:pos="870"/>
              </w:tabs>
              <w:spacing w:line="540" w:lineRule="exact"/>
              <w:jc w:val="center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/>
                <w:color w:val="000000"/>
              </w:rPr>
              <w:t xml:space="preserve">     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签章：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 xml:space="preserve">              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年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 xml:space="preserve">  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月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 xml:space="preserve">  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日</w:t>
            </w:r>
          </w:p>
        </w:tc>
        <w:tc>
          <w:tcPr>
            <w:tcW w:w="47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476" w:rsidRPr="002E62ED" w:rsidRDefault="00182476" w:rsidP="00F93F5C">
            <w:pPr>
              <w:widowControl/>
              <w:spacing w:beforeLines="50" w:line="300" w:lineRule="exact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申购单位意见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>(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是否同意购买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>)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：</w:t>
            </w:r>
          </w:p>
          <w:p w:rsidR="00182476" w:rsidRPr="002E62ED" w:rsidRDefault="00182476" w:rsidP="00F93F5C">
            <w:pPr>
              <w:widowControl/>
              <w:tabs>
                <w:tab w:val="left" w:pos="898"/>
              </w:tabs>
              <w:wordWrap w:val="0"/>
              <w:spacing w:beforeLines="100" w:line="540" w:lineRule="exact"/>
              <w:ind w:firstLine="482"/>
              <w:jc w:val="right"/>
              <w:rPr>
                <w:rFonts w:ascii="仿宋_GB2312" w:eastAsia="仿宋_GB2312" w:hAnsi="Times New Roman" w:cs="仿宋_GB2312"/>
                <w:color w:val="000000"/>
              </w:rPr>
            </w:pPr>
            <w:r w:rsidRPr="002E62ED">
              <w:rPr>
                <w:rFonts w:ascii="仿宋_GB2312" w:eastAsia="仿宋_GB2312" w:hAnsi="Times New Roman" w:cs="仿宋_GB2312"/>
                <w:color w:val="000000"/>
              </w:rPr>
              <w:t xml:space="preserve">       </w:t>
            </w:r>
          </w:p>
          <w:p w:rsidR="00182476" w:rsidRPr="002E62ED" w:rsidRDefault="00182476" w:rsidP="00F93F5C">
            <w:pPr>
              <w:widowControl/>
              <w:tabs>
                <w:tab w:val="left" w:pos="898"/>
              </w:tabs>
              <w:wordWrap w:val="0"/>
              <w:spacing w:beforeLines="100" w:line="540" w:lineRule="exact"/>
              <w:ind w:firstLine="482"/>
              <w:jc w:val="right"/>
              <w:rPr>
                <w:rFonts w:ascii="仿宋_GB2312" w:eastAsia="仿宋_GB2312" w:hAnsi="Times New Roman" w:cs="Times New Roman"/>
                <w:color w:val="000000"/>
              </w:rPr>
            </w:pPr>
            <w:r w:rsidRPr="002E62ED">
              <w:rPr>
                <w:rFonts w:ascii="仿宋_GB2312" w:eastAsia="仿宋_GB2312" w:hAnsi="Times New Roman" w:cs="仿宋_GB2312"/>
                <w:color w:val="000000"/>
              </w:rPr>
              <w:t xml:space="preserve">  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签章：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 xml:space="preserve">            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年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 xml:space="preserve">  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月</w:t>
            </w:r>
            <w:r w:rsidRPr="002E62ED">
              <w:rPr>
                <w:rFonts w:ascii="仿宋_GB2312" w:eastAsia="仿宋_GB2312" w:hAnsi="Times New Roman" w:cs="仿宋_GB2312"/>
                <w:color w:val="000000"/>
              </w:rPr>
              <w:t xml:space="preserve">  </w:t>
            </w:r>
            <w:r w:rsidRPr="002E62ED">
              <w:rPr>
                <w:rFonts w:ascii="仿宋_GB2312" w:eastAsia="仿宋_GB2312" w:hAnsi="Times New Roman" w:cs="仿宋_GB2312" w:hint="eastAsia"/>
                <w:color w:val="000000"/>
              </w:rPr>
              <w:t>日</w:t>
            </w:r>
          </w:p>
        </w:tc>
      </w:tr>
    </w:tbl>
    <w:p w:rsidR="00182476" w:rsidRPr="009D001D" w:rsidRDefault="00182476">
      <w:pPr>
        <w:rPr>
          <w:rFonts w:cs="Times New Roman"/>
          <w:color w:val="000000"/>
        </w:rPr>
      </w:pPr>
    </w:p>
    <w:sectPr w:rsidR="00182476" w:rsidRPr="009D001D" w:rsidSect="006912B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476" w:rsidRDefault="0018247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82476" w:rsidRDefault="0018247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476" w:rsidRDefault="00182476" w:rsidP="00F82096">
    <w:pPr>
      <w:pStyle w:val="Footer"/>
      <w:framePr w:wrap="auto" w:vAnchor="text" w:hAnchor="margin" w:xAlign="center" w:y="1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476" w:rsidRDefault="0018247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82476" w:rsidRDefault="0018247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9DF4751"/>
    <w:rsid w:val="00022242"/>
    <w:rsid w:val="000229DD"/>
    <w:rsid w:val="000A7AA7"/>
    <w:rsid w:val="000C18B4"/>
    <w:rsid w:val="000F4D37"/>
    <w:rsid w:val="001109D6"/>
    <w:rsid w:val="0012048E"/>
    <w:rsid w:val="001242D9"/>
    <w:rsid w:val="00127EAD"/>
    <w:rsid w:val="001328AE"/>
    <w:rsid w:val="00160633"/>
    <w:rsid w:val="00182476"/>
    <w:rsid w:val="001E5E38"/>
    <w:rsid w:val="00241470"/>
    <w:rsid w:val="002B5A6E"/>
    <w:rsid w:val="002E62ED"/>
    <w:rsid w:val="003618C7"/>
    <w:rsid w:val="00372813"/>
    <w:rsid w:val="003856EA"/>
    <w:rsid w:val="003E0221"/>
    <w:rsid w:val="0049160D"/>
    <w:rsid w:val="004B1B8C"/>
    <w:rsid w:val="00515F23"/>
    <w:rsid w:val="0054073D"/>
    <w:rsid w:val="00542EA1"/>
    <w:rsid w:val="0057147C"/>
    <w:rsid w:val="00571947"/>
    <w:rsid w:val="00580315"/>
    <w:rsid w:val="0058561F"/>
    <w:rsid w:val="005A2626"/>
    <w:rsid w:val="005C5CBD"/>
    <w:rsid w:val="006029C8"/>
    <w:rsid w:val="0060456E"/>
    <w:rsid w:val="006912B8"/>
    <w:rsid w:val="006A662D"/>
    <w:rsid w:val="006C6C04"/>
    <w:rsid w:val="006D279B"/>
    <w:rsid w:val="00723B4C"/>
    <w:rsid w:val="007552E5"/>
    <w:rsid w:val="008005B1"/>
    <w:rsid w:val="00844349"/>
    <w:rsid w:val="008C0CC3"/>
    <w:rsid w:val="008F3B5F"/>
    <w:rsid w:val="009210FF"/>
    <w:rsid w:val="009B0324"/>
    <w:rsid w:val="009C3FC8"/>
    <w:rsid w:val="009C60A4"/>
    <w:rsid w:val="009D001D"/>
    <w:rsid w:val="009F5DB1"/>
    <w:rsid w:val="00A02E72"/>
    <w:rsid w:val="00A16DD6"/>
    <w:rsid w:val="00A85946"/>
    <w:rsid w:val="00AA33F9"/>
    <w:rsid w:val="00AB2187"/>
    <w:rsid w:val="00B644B3"/>
    <w:rsid w:val="00B9087C"/>
    <w:rsid w:val="00BF3A37"/>
    <w:rsid w:val="00C33FDB"/>
    <w:rsid w:val="00C90B3D"/>
    <w:rsid w:val="00C9624C"/>
    <w:rsid w:val="00CE1258"/>
    <w:rsid w:val="00D22549"/>
    <w:rsid w:val="00D32E79"/>
    <w:rsid w:val="00D63E8F"/>
    <w:rsid w:val="00D73A8C"/>
    <w:rsid w:val="00D94A1E"/>
    <w:rsid w:val="00DC4654"/>
    <w:rsid w:val="00DE5059"/>
    <w:rsid w:val="00E9574A"/>
    <w:rsid w:val="00F17D4A"/>
    <w:rsid w:val="00F203AA"/>
    <w:rsid w:val="00F23F50"/>
    <w:rsid w:val="00F44516"/>
    <w:rsid w:val="00F82096"/>
    <w:rsid w:val="00F9138F"/>
    <w:rsid w:val="00F93F5C"/>
    <w:rsid w:val="00FD1886"/>
    <w:rsid w:val="00FD58E0"/>
    <w:rsid w:val="00FE6A9C"/>
    <w:rsid w:val="01253217"/>
    <w:rsid w:val="03E929A8"/>
    <w:rsid w:val="05406A0A"/>
    <w:rsid w:val="059F702E"/>
    <w:rsid w:val="11E06EE4"/>
    <w:rsid w:val="17DB3C1F"/>
    <w:rsid w:val="1921743E"/>
    <w:rsid w:val="1B1F5228"/>
    <w:rsid w:val="21C15804"/>
    <w:rsid w:val="26A677AC"/>
    <w:rsid w:val="27983C35"/>
    <w:rsid w:val="2BCB212C"/>
    <w:rsid w:val="31D60C41"/>
    <w:rsid w:val="34514D78"/>
    <w:rsid w:val="34FB76EC"/>
    <w:rsid w:val="3714000B"/>
    <w:rsid w:val="38DF0AC4"/>
    <w:rsid w:val="3A400EE5"/>
    <w:rsid w:val="3F312F2E"/>
    <w:rsid w:val="447F0B20"/>
    <w:rsid w:val="45554555"/>
    <w:rsid w:val="4A1D2410"/>
    <w:rsid w:val="4D8A0F9F"/>
    <w:rsid w:val="523A0D8C"/>
    <w:rsid w:val="52734C9B"/>
    <w:rsid w:val="53220791"/>
    <w:rsid w:val="57F76EE2"/>
    <w:rsid w:val="59DF4751"/>
    <w:rsid w:val="631958DB"/>
    <w:rsid w:val="680A01AD"/>
    <w:rsid w:val="6D355656"/>
    <w:rsid w:val="73486B21"/>
    <w:rsid w:val="7C580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912B8"/>
    <w:pPr>
      <w:widowControl w:val="0"/>
      <w:jc w:val="both"/>
    </w:pPr>
    <w:rPr>
      <w:rFonts w:cs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912B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42D9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0C1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42D9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C18B4"/>
  </w:style>
  <w:style w:type="paragraph" w:styleId="BalloonText">
    <w:name w:val="Balloon Text"/>
    <w:basedOn w:val="Normal"/>
    <w:link w:val="BalloonTextChar"/>
    <w:uiPriority w:val="99"/>
    <w:semiHidden/>
    <w:locked/>
    <w:rsid w:val="003E02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05B1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1</Pages>
  <Words>45</Words>
  <Characters>261</Characters>
  <Application>Microsoft Office Outlook</Application>
  <DocSecurity>0</DocSecurity>
  <Lines>0</Lines>
  <Paragraphs>0</Paragraphs>
  <ScaleCrop>false</ScaleCrop>
  <Company>深圳市斯尔顿科技有限公司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陈慧</cp:lastModifiedBy>
  <cp:revision>30</cp:revision>
  <cp:lastPrinted>2018-11-02T07:48:00Z</cp:lastPrinted>
  <dcterms:created xsi:type="dcterms:W3CDTF">2018-10-12T06:26:00Z</dcterms:created>
  <dcterms:modified xsi:type="dcterms:W3CDTF">2018-11-23T00:53:00Z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