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FF" w:rsidRPr="009D001D" w:rsidRDefault="00DF75FF">
      <w:pPr>
        <w:widowControl/>
        <w:autoSpaceDE w:val="0"/>
        <w:spacing w:line="480" w:lineRule="auto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9D001D">
        <w:rPr>
          <w:rFonts w:ascii="Times New Roman" w:eastAsia="仿宋_GB2312" w:hAnsi="Times New Roman" w:cs="仿宋_GB2312" w:hint="eastAsia"/>
          <w:color w:val="000000"/>
          <w:kern w:val="0"/>
          <w:sz w:val="32"/>
          <w:szCs w:val="32"/>
        </w:rPr>
        <w:t>附件</w:t>
      </w:r>
      <w:r w:rsidRPr="009D001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1</w:t>
      </w:r>
    </w:p>
    <w:p w:rsidR="00DF75FF" w:rsidRPr="009D001D" w:rsidRDefault="00DF75FF">
      <w:pPr>
        <w:widowControl/>
        <w:autoSpaceDE w:val="0"/>
        <w:spacing w:line="480" w:lineRule="auto"/>
        <w:jc w:val="center"/>
        <w:textAlignment w:val="baseline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r w:rsidRPr="009D001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单项或批量</w:t>
      </w:r>
      <w:r w:rsidRPr="009D001D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0.5-2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万元</w:t>
      </w:r>
      <w:r w:rsidRPr="009D001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采购申请单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831"/>
        <w:gridCol w:w="897"/>
        <w:gridCol w:w="542"/>
        <w:gridCol w:w="1981"/>
        <w:gridCol w:w="536"/>
        <w:gridCol w:w="148"/>
        <w:gridCol w:w="1232"/>
        <w:gridCol w:w="604"/>
        <w:gridCol w:w="627"/>
        <w:gridCol w:w="1232"/>
        <w:gridCol w:w="861"/>
      </w:tblGrid>
      <w:tr w:rsidR="00DF75FF" w:rsidRPr="00174114">
        <w:trPr>
          <w:trHeight w:val="771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申购负责人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联系电话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767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申购项目名称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预算总金额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762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16063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申购项目</w:t>
            </w:r>
          </w:p>
          <w:p w:rsidR="00DF75FF" w:rsidRPr="00174114" w:rsidRDefault="00DF75FF" w:rsidP="0016063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经费来源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160633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16063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经费来源</w:t>
            </w:r>
          </w:p>
          <w:p w:rsidR="00DF75FF" w:rsidRPr="00174114" w:rsidRDefault="00DF75FF" w:rsidP="0016063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预算代码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 w:rsidP="00160633">
            <w:pPr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834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申购项目具体内容（含具体技术指标及要求，可另附页）</w:t>
            </w:r>
          </w:p>
        </w:tc>
      </w:tr>
      <w:tr w:rsidR="00DF75FF" w:rsidRPr="00174114">
        <w:trPr>
          <w:trHeight w:val="554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序号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设备名称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详细技术参数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数量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单位（台、件、套等）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单价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金额</w:t>
            </w:r>
          </w:p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小计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 w:rsidP="00C76ACD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备注（是否进口）</w:t>
            </w:r>
          </w:p>
        </w:tc>
      </w:tr>
      <w:tr w:rsidR="00DF75FF" w:rsidRPr="00174114">
        <w:trPr>
          <w:trHeight w:val="692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 w:rsidRPr="00174114">
              <w:rPr>
                <w:rFonts w:ascii="仿宋_GB2312" w:eastAsia="仿宋_GB2312" w:hAnsi="Times New Roman" w:cs="仿宋_GB2312"/>
                <w:color w:val="000000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616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 w:rsidRPr="00174114">
              <w:rPr>
                <w:rFonts w:ascii="仿宋_GB2312" w:eastAsia="仿宋_GB2312" w:hAnsi="Times New Roman" w:cs="仿宋_GB2312"/>
                <w:color w:val="000000"/>
              </w:rPr>
              <w:t>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593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 w:rsidRPr="00174114">
              <w:rPr>
                <w:rFonts w:ascii="仿宋_GB2312" w:eastAsia="仿宋_GB2312" w:hAnsi="Times New Roman" w:cs="仿宋_GB2312"/>
                <w:color w:val="000000"/>
              </w:rPr>
              <w:t>3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1860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申购理由和主要用途：</w:t>
            </w:r>
          </w:p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Pr="00174114" w:rsidRDefault="00DF75FF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DF75FF" w:rsidRPr="00174114">
        <w:trPr>
          <w:trHeight w:val="780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75FF" w:rsidRPr="004A67A0" w:rsidRDefault="00DF75FF">
            <w:pPr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</w:rPr>
            </w:pPr>
            <w:r w:rsidRPr="004A67A0">
              <w:rPr>
                <w:rFonts w:ascii="仿宋_GB2312" w:eastAsia="仿宋_GB2312" w:hAnsi="Times New Roman" w:cs="仿宋_GB2312" w:hint="eastAsia"/>
                <w:b/>
                <w:bCs/>
                <w:color w:val="000000"/>
                <w:spacing w:val="330"/>
              </w:rPr>
              <w:t>审批意</w:t>
            </w:r>
            <w:r w:rsidRPr="004A67A0">
              <w:rPr>
                <w:rFonts w:ascii="仿宋_GB2312" w:eastAsia="仿宋_GB2312" w:hAnsi="Times New Roman" w:cs="仿宋_GB2312" w:hint="eastAsia"/>
                <w:b/>
                <w:bCs/>
                <w:color w:val="000000"/>
              </w:rPr>
              <w:t>见</w:t>
            </w:r>
          </w:p>
        </w:tc>
      </w:tr>
      <w:tr w:rsidR="00DF75FF" w:rsidRPr="00174114">
        <w:trPr>
          <w:trHeight w:val="2937"/>
          <w:jc w:val="center"/>
        </w:trPr>
        <w:tc>
          <w:tcPr>
            <w:tcW w:w="478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5FF" w:rsidRPr="00174114" w:rsidRDefault="00DF75FF">
            <w:pPr>
              <w:spacing w:line="540" w:lineRule="exact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项目负责人意见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>(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是否有项目经费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>)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：</w:t>
            </w:r>
          </w:p>
          <w:p w:rsidR="00DF75FF" w:rsidRPr="00174114" w:rsidRDefault="00DF75FF">
            <w:pPr>
              <w:spacing w:line="540" w:lineRule="exact"/>
              <w:ind w:firstLine="480"/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Pr="00174114" w:rsidRDefault="00DF75FF">
            <w:pPr>
              <w:spacing w:line="540" w:lineRule="exact"/>
              <w:ind w:firstLine="480"/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DF75FF" w:rsidRPr="00174114" w:rsidRDefault="00DF75FF">
            <w:pPr>
              <w:tabs>
                <w:tab w:val="left" w:pos="870"/>
              </w:tabs>
              <w:spacing w:line="540" w:lineRule="exact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签章：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         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年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月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日</w:t>
            </w:r>
          </w:p>
        </w:tc>
        <w:tc>
          <w:tcPr>
            <w:tcW w:w="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5FF" w:rsidRPr="00174114" w:rsidRDefault="00DF75FF" w:rsidP="00736A77">
            <w:pPr>
              <w:widowControl/>
              <w:spacing w:beforeLines="50" w:line="300" w:lineRule="exact"/>
              <w:rPr>
                <w:rFonts w:ascii="仿宋_GB2312" w:eastAsia="仿宋_GB2312" w:hAnsi="Times New Roman" w:cs="Times New Roman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申购单位意见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>(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是否同意购买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>)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：</w:t>
            </w:r>
          </w:p>
          <w:p w:rsidR="00DF75FF" w:rsidRPr="00174114" w:rsidRDefault="00DF75FF" w:rsidP="00736A77">
            <w:pPr>
              <w:widowControl/>
              <w:tabs>
                <w:tab w:val="left" w:pos="898"/>
              </w:tabs>
              <w:wordWrap w:val="0"/>
              <w:spacing w:beforeLines="100" w:line="540" w:lineRule="exact"/>
              <w:ind w:firstLine="482"/>
              <w:jc w:val="right"/>
              <w:rPr>
                <w:rFonts w:ascii="仿宋_GB2312" w:eastAsia="仿宋_GB2312" w:hAnsi="Times New Roman" w:cs="仿宋_GB2312"/>
                <w:color w:val="000000"/>
              </w:rPr>
            </w:pP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     </w:t>
            </w:r>
          </w:p>
          <w:p w:rsidR="00DF75FF" w:rsidRPr="00174114" w:rsidRDefault="00DF75FF" w:rsidP="00736A77">
            <w:pPr>
              <w:widowControl/>
              <w:tabs>
                <w:tab w:val="left" w:pos="898"/>
              </w:tabs>
              <w:wordWrap w:val="0"/>
              <w:spacing w:beforeLines="100" w:line="540" w:lineRule="exact"/>
              <w:ind w:firstLine="482"/>
              <w:jc w:val="right"/>
              <w:rPr>
                <w:rFonts w:ascii="仿宋_GB2312" w:eastAsia="仿宋_GB2312" w:hAnsi="Times New Roman" w:cs="仿宋_GB2312"/>
                <w:color w:val="000000"/>
              </w:rPr>
            </w:pP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签章：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          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年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月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174114">
              <w:rPr>
                <w:rFonts w:ascii="仿宋_GB2312" w:eastAsia="仿宋_GB2312" w:hAnsi="Times New Roman" w:cs="仿宋_GB2312" w:hint="eastAsia"/>
                <w:color w:val="000000"/>
              </w:rPr>
              <w:t>日</w:t>
            </w:r>
            <w:r w:rsidRPr="00174114">
              <w:rPr>
                <w:rFonts w:ascii="仿宋_GB2312" w:eastAsia="仿宋_GB2312" w:hAnsi="Times New Roman" w:cs="仿宋_GB2312"/>
                <w:color w:val="000000"/>
              </w:rPr>
              <w:t xml:space="preserve">   </w:t>
            </w:r>
          </w:p>
        </w:tc>
      </w:tr>
    </w:tbl>
    <w:p w:rsidR="00DF75FF" w:rsidRPr="009D001D" w:rsidRDefault="00DF75FF">
      <w:pPr>
        <w:widowControl/>
        <w:autoSpaceDE w:val="0"/>
        <w:spacing w:line="480" w:lineRule="auto"/>
        <w:textAlignment w:val="baseline"/>
        <w:rPr>
          <w:rFonts w:ascii="Times New Roman" w:eastAsia="华文仿宋" w:hAnsi="Times New Roman" w:cs="Times New Roman"/>
          <w:color w:val="000000"/>
          <w:kern w:val="0"/>
          <w:sz w:val="32"/>
          <w:szCs w:val="32"/>
        </w:rPr>
      </w:pPr>
    </w:p>
    <w:sectPr w:rsidR="00DF75FF" w:rsidRPr="009D001D" w:rsidSect="006912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5FF" w:rsidRDefault="00DF75F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F75FF" w:rsidRDefault="00DF75F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5FF" w:rsidRDefault="00DF75F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F75FF" w:rsidRDefault="00DF75F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9DF4751"/>
    <w:rsid w:val="000229DD"/>
    <w:rsid w:val="000C18B4"/>
    <w:rsid w:val="000F4D37"/>
    <w:rsid w:val="001109D6"/>
    <w:rsid w:val="0012048E"/>
    <w:rsid w:val="001242D9"/>
    <w:rsid w:val="001328AE"/>
    <w:rsid w:val="00160633"/>
    <w:rsid w:val="00174114"/>
    <w:rsid w:val="001971BF"/>
    <w:rsid w:val="001E5E38"/>
    <w:rsid w:val="00241470"/>
    <w:rsid w:val="00347B8F"/>
    <w:rsid w:val="003618C7"/>
    <w:rsid w:val="003711E4"/>
    <w:rsid w:val="00372813"/>
    <w:rsid w:val="00375B2E"/>
    <w:rsid w:val="003A7B40"/>
    <w:rsid w:val="003E0221"/>
    <w:rsid w:val="00427CF9"/>
    <w:rsid w:val="004366CD"/>
    <w:rsid w:val="004765CC"/>
    <w:rsid w:val="0049160D"/>
    <w:rsid w:val="004A67A0"/>
    <w:rsid w:val="00515F23"/>
    <w:rsid w:val="0054073D"/>
    <w:rsid w:val="00542EA1"/>
    <w:rsid w:val="00570254"/>
    <w:rsid w:val="0057147C"/>
    <w:rsid w:val="00571947"/>
    <w:rsid w:val="00580315"/>
    <w:rsid w:val="0058561F"/>
    <w:rsid w:val="005A2626"/>
    <w:rsid w:val="005C5CBD"/>
    <w:rsid w:val="0060456E"/>
    <w:rsid w:val="0062150B"/>
    <w:rsid w:val="006912B8"/>
    <w:rsid w:val="006A662D"/>
    <w:rsid w:val="00736A77"/>
    <w:rsid w:val="007552E5"/>
    <w:rsid w:val="008005B1"/>
    <w:rsid w:val="00844349"/>
    <w:rsid w:val="008F3B5F"/>
    <w:rsid w:val="009021A5"/>
    <w:rsid w:val="009210FF"/>
    <w:rsid w:val="0092649D"/>
    <w:rsid w:val="00990E33"/>
    <w:rsid w:val="009B0324"/>
    <w:rsid w:val="009C3FC8"/>
    <w:rsid w:val="009C60A4"/>
    <w:rsid w:val="009D001D"/>
    <w:rsid w:val="00A02E72"/>
    <w:rsid w:val="00A16DD6"/>
    <w:rsid w:val="00A7797F"/>
    <w:rsid w:val="00A85946"/>
    <w:rsid w:val="00AB2187"/>
    <w:rsid w:val="00AB394F"/>
    <w:rsid w:val="00B810CE"/>
    <w:rsid w:val="00BB6487"/>
    <w:rsid w:val="00BF3A37"/>
    <w:rsid w:val="00BF77EA"/>
    <w:rsid w:val="00C5303D"/>
    <w:rsid w:val="00C611EA"/>
    <w:rsid w:val="00C71F27"/>
    <w:rsid w:val="00C76ACD"/>
    <w:rsid w:val="00C90B3D"/>
    <w:rsid w:val="00C9624C"/>
    <w:rsid w:val="00D22549"/>
    <w:rsid w:val="00D32E79"/>
    <w:rsid w:val="00D63E8F"/>
    <w:rsid w:val="00D94A1E"/>
    <w:rsid w:val="00DA609B"/>
    <w:rsid w:val="00DC4654"/>
    <w:rsid w:val="00DD07BF"/>
    <w:rsid w:val="00DE5059"/>
    <w:rsid w:val="00DF75FF"/>
    <w:rsid w:val="00F203AA"/>
    <w:rsid w:val="00F219B2"/>
    <w:rsid w:val="00F44516"/>
    <w:rsid w:val="00F9138F"/>
    <w:rsid w:val="00FA593D"/>
    <w:rsid w:val="00FB0CCB"/>
    <w:rsid w:val="00FD1886"/>
    <w:rsid w:val="00FD58E0"/>
    <w:rsid w:val="01253217"/>
    <w:rsid w:val="03E929A8"/>
    <w:rsid w:val="05406A0A"/>
    <w:rsid w:val="059F702E"/>
    <w:rsid w:val="11E06EE4"/>
    <w:rsid w:val="17DB3C1F"/>
    <w:rsid w:val="1921743E"/>
    <w:rsid w:val="1B1F5228"/>
    <w:rsid w:val="21C15804"/>
    <w:rsid w:val="26A677AC"/>
    <w:rsid w:val="27983C35"/>
    <w:rsid w:val="2BCB212C"/>
    <w:rsid w:val="31D60C41"/>
    <w:rsid w:val="34514D78"/>
    <w:rsid w:val="34FB76EC"/>
    <w:rsid w:val="3714000B"/>
    <w:rsid w:val="38DF0AC4"/>
    <w:rsid w:val="3A400EE5"/>
    <w:rsid w:val="3F312F2E"/>
    <w:rsid w:val="447F0B20"/>
    <w:rsid w:val="45554555"/>
    <w:rsid w:val="4A1D2410"/>
    <w:rsid w:val="4D8A0F9F"/>
    <w:rsid w:val="523A0D8C"/>
    <w:rsid w:val="52734C9B"/>
    <w:rsid w:val="53220791"/>
    <w:rsid w:val="57F76EE2"/>
    <w:rsid w:val="59DF4751"/>
    <w:rsid w:val="631958DB"/>
    <w:rsid w:val="680A01AD"/>
    <w:rsid w:val="6D355656"/>
    <w:rsid w:val="73486B21"/>
    <w:rsid w:val="7C58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2B8"/>
    <w:pPr>
      <w:widowControl w:val="0"/>
      <w:jc w:val="both"/>
    </w:pPr>
    <w:rPr>
      <w:rFonts w:cs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912B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42D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C1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42D9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C18B4"/>
  </w:style>
  <w:style w:type="paragraph" w:styleId="BalloonText">
    <w:name w:val="Balloon Text"/>
    <w:basedOn w:val="Normal"/>
    <w:link w:val="BalloonTextChar"/>
    <w:uiPriority w:val="99"/>
    <w:semiHidden/>
    <w:locked/>
    <w:rsid w:val="003E02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05B1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1</Pages>
  <Words>45</Words>
  <Characters>261</Characters>
  <Application>Microsoft Office Outlook</Application>
  <DocSecurity>0</DocSecurity>
  <Lines>0</Lines>
  <Paragraphs>0</Paragraphs>
  <ScaleCrop>false</ScaleCrop>
  <Company>深圳市斯尔顿科技有限公司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陈慧</cp:lastModifiedBy>
  <cp:revision>31</cp:revision>
  <cp:lastPrinted>2018-11-02T07:48:00Z</cp:lastPrinted>
  <dcterms:created xsi:type="dcterms:W3CDTF">2018-10-12T06:26:00Z</dcterms:created>
  <dcterms:modified xsi:type="dcterms:W3CDTF">2018-11-23T00:52:00Z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